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B4F6E8" w14:textId="2BA263B7" w:rsidR="006125F1" w:rsidRPr="00E10873" w:rsidRDefault="006D3018">
      <w:pPr>
        <w:rPr>
          <w:rFonts w:ascii="Arial" w:hAnsi="Arial" w:cs="Arial"/>
          <w:b/>
          <w:bCs/>
          <w:sz w:val="32"/>
          <w:szCs w:val="32"/>
        </w:rPr>
      </w:pPr>
      <w:r w:rsidRPr="00E10873">
        <w:rPr>
          <w:rFonts w:ascii="Arial" w:hAnsi="Arial" w:cs="Arial"/>
          <w:b/>
          <w:bCs/>
          <w:sz w:val="32"/>
          <w:szCs w:val="32"/>
        </w:rPr>
        <w:t xml:space="preserve">Figure 6: A </w:t>
      </w:r>
    </w:p>
    <w:p w14:paraId="611AE9DD" w14:textId="313121F4" w:rsidR="006D3018" w:rsidRDefault="006D3018">
      <w:pPr>
        <w:rPr>
          <w:rFonts w:ascii="Arial" w:hAnsi="Arial" w:cs="Arial"/>
          <w:sz w:val="22"/>
          <w:szCs w:val="22"/>
        </w:rPr>
      </w:pPr>
    </w:p>
    <w:p w14:paraId="44020089" w14:textId="31EE2BAE" w:rsidR="006D3018" w:rsidRDefault="006D3018">
      <w:pPr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pERK</w:t>
      </w:r>
      <w:proofErr w:type="spellEnd"/>
    </w:p>
    <w:p w14:paraId="59AD2E93" w14:textId="47CD491D" w:rsidR="006D3018" w:rsidRDefault="00ED2F4C">
      <w:pPr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EA2F20" wp14:editId="0B718D64">
                <wp:simplePos x="0" y="0"/>
                <wp:positionH relativeFrom="column">
                  <wp:posOffset>1344706</wp:posOffset>
                </wp:positionH>
                <wp:positionV relativeFrom="paragraph">
                  <wp:posOffset>1641923</wp:posOffset>
                </wp:positionV>
                <wp:extent cx="3281932" cy="371208"/>
                <wp:effectExtent l="12700" t="12700" r="7620" b="10160"/>
                <wp:wrapNone/>
                <wp:docPr id="819737761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1932" cy="37120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32E5EA" id="Rectangle 2" o:spid="_x0000_s1026" style="position:absolute;margin-left:105.9pt;margin-top:129.3pt;width:258.4pt;height:29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" filled="f" strokecolor="red" strokeweight="2.25pt"/>
            </w:pict>
          </mc:Fallback>
        </mc:AlternateContent>
      </w:r>
    </w:p>
    <w:p w14:paraId="62487D36" w14:textId="77777777" w:rsidR="006D3018" w:rsidRDefault="006D3018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0" locked="0" layoutInCell="1" allowOverlap="1" wp14:anchorId="4AFBF4A1" wp14:editId="23A603BB">
            <wp:simplePos x="914400" y="1560352"/>
            <wp:positionH relativeFrom="column">
              <wp:align>left</wp:align>
            </wp:positionH>
            <wp:positionV relativeFrom="paragraph">
              <wp:align>top</wp:align>
            </wp:positionV>
            <wp:extent cx="5943600" cy="4926330"/>
            <wp:effectExtent l="0" t="0" r="0" b="1270"/>
            <wp:wrapSquare wrapText="bothSides"/>
            <wp:docPr id="1182241265" name="Picture 1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241265" name="Picture 1" descr="A close-up of a dna test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26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1F993A" w14:textId="47AFADD1" w:rsidR="006D3018" w:rsidRDefault="006D3018">
      <w:pPr>
        <w:rPr>
          <w:rFonts w:ascii="Arial" w:hAnsi="Arial" w:cs="Arial"/>
          <w:sz w:val="22"/>
          <w:szCs w:val="22"/>
        </w:rPr>
      </w:pPr>
    </w:p>
    <w:p w14:paraId="5494D7C6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009E9876" w14:textId="1B8B59FC" w:rsidR="006D3018" w:rsidRDefault="006D3018">
      <w:pPr>
        <w:rPr>
          <w:rFonts w:ascii="Arial" w:hAnsi="Arial" w:cs="Arial"/>
          <w:sz w:val="22"/>
          <w:szCs w:val="22"/>
        </w:rPr>
      </w:pPr>
    </w:p>
    <w:p w14:paraId="74D9D7B4" w14:textId="02AE8363" w:rsidR="006D3018" w:rsidRDefault="006D3018">
      <w:pPr>
        <w:rPr>
          <w:rFonts w:ascii="Arial" w:hAnsi="Arial" w:cs="Arial"/>
          <w:sz w:val="22"/>
          <w:szCs w:val="22"/>
        </w:rPr>
      </w:pPr>
    </w:p>
    <w:p w14:paraId="63DF7754" w14:textId="2AD0AF8F" w:rsidR="006D3018" w:rsidRDefault="006D3018">
      <w:pPr>
        <w:rPr>
          <w:rFonts w:ascii="Arial" w:hAnsi="Arial" w:cs="Arial"/>
          <w:sz w:val="22"/>
          <w:szCs w:val="22"/>
        </w:rPr>
      </w:pPr>
    </w:p>
    <w:p w14:paraId="6A66DB49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5E1CE2B3" w14:textId="51C56BEB" w:rsidR="006D3018" w:rsidRDefault="006D3018">
      <w:pPr>
        <w:rPr>
          <w:rFonts w:ascii="Arial" w:hAnsi="Arial" w:cs="Arial"/>
          <w:sz w:val="22"/>
          <w:szCs w:val="22"/>
        </w:rPr>
      </w:pPr>
    </w:p>
    <w:p w14:paraId="3347D192" w14:textId="6C2DDE45" w:rsidR="006D3018" w:rsidRDefault="006D3018">
      <w:pPr>
        <w:rPr>
          <w:rFonts w:ascii="Arial" w:hAnsi="Arial" w:cs="Arial"/>
          <w:sz w:val="22"/>
          <w:szCs w:val="22"/>
        </w:rPr>
      </w:pPr>
    </w:p>
    <w:p w14:paraId="52B6FB56" w14:textId="08BD46FD" w:rsidR="006D3018" w:rsidRDefault="006D3018">
      <w:pPr>
        <w:rPr>
          <w:rFonts w:ascii="Arial" w:hAnsi="Arial" w:cs="Arial"/>
          <w:sz w:val="22"/>
          <w:szCs w:val="22"/>
        </w:rPr>
      </w:pPr>
    </w:p>
    <w:p w14:paraId="154BFDF7" w14:textId="67C7EB20" w:rsidR="006D3018" w:rsidRDefault="006D3018">
      <w:pPr>
        <w:rPr>
          <w:rFonts w:ascii="Arial" w:hAnsi="Arial" w:cs="Arial"/>
          <w:sz w:val="22"/>
          <w:szCs w:val="22"/>
        </w:rPr>
      </w:pPr>
    </w:p>
    <w:p w14:paraId="2C81842D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6126F5D0" w14:textId="1F2B22C2" w:rsidR="006D3018" w:rsidRDefault="006D3018">
      <w:pPr>
        <w:rPr>
          <w:rFonts w:ascii="Arial" w:hAnsi="Arial" w:cs="Arial"/>
          <w:sz w:val="22"/>
          <w:szCs w:val="22"/>
        </w:rPr>
      </w:pPr>
    </w:p>
    <w:p w14:paraId="7444F177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05091003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78DC7A70" w14:textId="6AFA122E" w:rsidR="006D3018" w:rsidRDefault="006D3018">
      <w:pPr>
        <w:rPr>
          <w:rFonts w:ascii="Arial" w:hAnsi="Arial" w:cs="Arial"/>
          <w:sz w:val="22"/>
          <w:szCs w:val="22"/>
        </w:rPr>
      </w:pPr>
    </w:p>
    <w:p w14:paraId="1093DD60" w14:textId="26E50E3A" w:rsidR="006D3018" w:rsidRDefault="006D3018">
      <w:pPr>
        <w:rPr>
          <w:rFonts w:ascii="Arial" w:hAnsi="Arial" w:cs="Arial"/>
          <w:sz w:val="22"/>
          <w:szCs w:val="22"/>
        </w:rPr>
      </w:pPr>
    </w:p>
    <w:p w14:paraId="5D884B9C" w14:textId="77777777" w:rsidR="006D3018" w:rsidRDefault="006D3018">
      <w:pPr>
        <w:rPr>
          <w:rFonts w:ascii="Arial" w:hAnsi="Arial" w:cs="Arial"/>
          <w:sz w:val="22"/>
          <w:szCs w:val="22"/>
        </w:rPr>
      </w:pPr>
      <w:proofErr w:type="spellStart"/>
      <w:r>
        <w:rPr>
          <w:rFonts w:ascii="Arial" w:hAnsi="Arial" w:cs="Arial"/>
          <w:sz w:val="22"/>
          <w:szCs w:val="22"/>
        </w:rPr>
        <w:t>tERK</w:t>
      </w:r>
      <w:proofErr w:type="spellEnd"/>
    </w:p>
    <w:p w14:paraId="5C55C79D" w14:textId="1C6E3E14" w:rsidR="006D3018" w:rsidRDefault="006D3018">
      <w:pPr>
        <w:rPr>
          <w:rFonts w:ascii="Arial" w:hAnsi="Arial" w:cs="Arial"/>
          <w:sz w:val="22"/>
          <w:szCs w:val="22"/>
        </w:rPr>
      </w:pPr>
    </w:p>
    <w:p w14:paraId="5AC7D2A3" w14:textId="48913CA8" w:rsidR="006D3018" w:rsidRDefault="00ED2F4C">
      <w:pPr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3EDD964" wp14:editId="6C7C6025">
                <wp:simplePos x="0" y="0"/>
                <wp:positionH relativeFrom="column">
                  <wp:posOffset>1492437</wp:posOffset>
                </wp:positionH>
                <wp:positionV relativeFrom="paragraph">
                  <wp:posOffset>1639122</wp:posOffset>
                </wp:positionV>
                <wp:extent cx="3281932" cy="371208"/>
                <wp:effectExtent l="12700" t="12700" r="7620" b="10160"/>
                <wp:wrapNone/>
                <wp:docPr id="2023244099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1932" cy="37120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7A7302" id="Rectangle 2" o:spid="_x0000_s1026" style="position:absolute;margin-left:117.5pt;margin-top:129.05pt;width:258.4pt;height:29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" filled="f" strokecolor="red" strokeweight="2.25pt"/>
            </w:pict>
          </mc:Fallback>
        </mc:AlternateContent>
      </w:r>
      <w:r w:rsidR="006D3018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53070EF7" wp14:editId="73017056">
            <wp:extent cx="5943600" cy="4987925"/>
            <wp:effectExtent l="0" t="0" r="0" b="3175"/>
            <wp:docPr id="1643589685" name="Picture 2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3589685" name="Picture 2" descr="A close-up of a dna test&#10;&#10;Description automatically generated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8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AB980" w14:textId="2364819B" w:rsidR="006D3018" w:rsidRDefault="006D3018">
      <w:pPr>
        <w:rPr>
          <w:rFonts w:ascii="Arial" w:hAnsi="Arial" w:cs="Arial"/>
          <w:sz w:val="22"/>
          <w:szCs w:val="22"/>
        </w:rPr>
      </w:pPr>
    </w:p>
    <w:p w14:paraId="013F870E" w14:textId="514DBB02" w:rsidR="006D3018" w:rsidRDefault="006D3018">
      <w:pPr>
        <w:rPr>
          <w:rFonts w:ascii="Arial" w:hAnsi="Arial" w:cs="Arial"/>
          <w:sz w:val="22"/>
          <w:szCs w:val="22"/>
        </w:rPr>
      </w:pPr>
    </w:p>
    <w:p w14:paraId="3DCC302C" w14:textId="7CD1BA16" w:rsidR="006D3018" w:rsidRDefault="006D3018">
      <w:pPr>
        <w:rPr>
          <w:rFonts w:ascii="Arial" w:hAnsi="Arial" w:cs="Arial"/>
          <w:sz w:val="22"/>
          <w:szCs w:val="22"/>
        </w:rPr>
      </w:pPr>
    </w:p>
    <w:p w14:paraId="6AA157DB" w14:textId="68E29F3D" w:rsidR="006D3018" w:rsidRDefault="006D3018">
      <w:pPr>
        <w:rPr>
          <w:rFonts w:ascii="Arial" w:hAnsi="Arial" w:cs="Arial"/>
          <w:sz w:val="22"/>
          <w:szCs w:val="22"/>
        </w:rPr>
      </w:pPr>
    </w:p>
    <w:p w14:paraId="01E37E62" w14:textId="60E9C0AF" w:rsidR="006D3018" w:rsidRDefault="006D3018">
      <w:pPr>
        <w:rPr>
          <w:rFonts w:ascii="Arial" w:hAnsi="Arial" w:cs="Arial"/>
          <w:sz w:val="22"/>
          <w:szCs w:val="22"/>
        </w:rPr>
      </w:pPr>
    </w:p>
    <w:p w14:paraId="789D5BD0" w14:textId="08188E4A" w:rsidR="006D3018" w:rsidRDefault="006D3018">
      <w:pPr>
        <w:rPr>
          <w:rFonts w:ascii="Arial" w:hAnsi="Arial" w:cs="Arial"/>
          <w:sz w:val="22"/>
          <w:szCs w:val="22"/>
        </w:rPr>
      </w:pPr>
    </w:p>
    <w:p w14:paraId="4CAF6A3F" w14:textId="7D3862DE" w:rsidR="006D3018" w:rsidRDefault="006D3018">
      <w:pPr>
        <w:rPr>
          <w:rFonts w:ascii="Arial" w:hAnsi="Arial" w:cs="Arial"/>
          <w:sz w:val="22"/>
          <w:szCs w:val="22"/>
        </w:rPr>
      </w:pPr>
    </w:p>
    <w:p w14:paraId="0EDDA5E0" w14:textId="525BE39A" w:rsidR="006D3018" w:rsidRDefault="006D3018">
      <w:pPr>
        <w:rPr>
          <w:rFonts w:ascii="Arial" w:hAnsi="Arial" w:cs="Arial"/>
          <w:sz w:val="22"/>
          <w:szCs w:val="22"/>
        </w:rPr>
      </w:pPr>
    </w:p>
    <w:p w14:paraId="4225724B" w14:textId="62275E80" w:rsidR="006D3018" w:rsidRDefault="006D3018">
      <w:pPr>
        <w:rPr>
          <w:rFonts w:ascii="Arial" w:hAnsi="Arial" w:cs="Arial"/>
          <w:sz w:val="22"/>
          <w:szCs w:val="22"/>
        </w:rPr>
      </w:pPr>
    </w:p>
    <w:p w14:paraId="278BE905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222A2A86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22829BC2" w14:textId="261C0B18" w:rsidR="006D3018" w:rsidRDefault="006D3018">
      <w:pPr>
        <w:rPr>
          <w:rFonts w:ascii="Arial" w:hAnsi="Arial" w:cs="Arial"/>
          <w:sz w:val="22"/>
          <w:szCs w:val="22"/>
        </w:rPr>
      </w:pPr>
    </w:p>
    <w:p w14:paraId="5AFA93BF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3B4CC3A6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4820BB50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75504E5A" w14:textId="4D91C404" w:rsidR="006D3018" w:rsidRDefault="006D3018">
      <w:pPr>
        <w:rPr>
          <w:rFonts w:ascii="Arial" w:hAnsi="Arial" w:cs="Arial"/>
          <w:sz w:val="22"/>
          <w:szCs w:val="22"/>
        </w:rPr>
      </w:pPr>
    </w:p>
    <w:p w14:paraId="3E2D481F" w14:textId="225ACA29" w:rsidR="006D3018" w:rsidRDefault="006D3018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br w:type="textWrapping" w:clear="all"/>
        <w:t>RAS</w:t>
      </w:r>
    </w:p>
    <w:p w14:paraId="7784ED6B" w14:textId="29C78927" w:rsidR="006D3018" w:rsidRDefault="006D3018">
      <w:pPr>
        <w:rPr>
          <w:rFonts w:ascii="Arial" w:hAnsi="Arial" w:cs="Arial"/>
          <w:sz w:val="22"/>
          <w:szCs w:val="22"/>
        </w:rPr>
      </w:pPr>
    </w:p>
    <w:p w14:paraId="0F82D916" w14:textId="785A635D" w:rsidR="006D3018" w:rsidRDefault="00ED2F4C">
      <w:pPr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77C10D7" wp14:editId="3992944B">
                <wp:simplePos x="0" y="0"/>
                <wp:positionH relativeFrom="column">
                  <wp:posOffset>1316915</wp:posOffset>
                </wp:positionH>
                <wp:positionV relativeFrom="paragraph">
                  <wp:posOffset>2623409</wp:posOffset>
                </wp:positionV>
                <wp:extent cx="3147359" cy="619312"/>
                <wp:effectExtent l="12700" t="12700" r="15240" b="15875"/>
                <wp:wrapNone/>
                <wp:docPr id="115803817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7359" cy="619312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8F99C1" id="Rectangle 2" o:spid="_x0000_s1026" style="position:absolute;margin-left:103.7pt;margin-top:206.55pt;width:247.8pt;height:48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" filled="f" strokecolor="red" strokeweight="2.25pt"/>
            </w:pict>
          </mc:Fallback>
        </mc:AlternateContent>
      </w:r>
      <w:r w:rsidR="006D3018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2BB2291D" wp14:editId="27F50FEA">
            <wp:extent cx="5943600" cy="4926330"/>
            <wp:effectExtent l="0" t="0" r="0" b="1270"/>
            <wp:docPr id="1899329604" name="Picture 3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329604" name="Picture 3" descr="A close-up of a dna test&#10;&#10;Description automatically generated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2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3A9AC" w14:textId="02A962C3" w:rsidR="006D3018" w:rsidRDefault="006D3018">
      <w:pPr>
        <w:rPr>
          <w:rFonts w:ascii="Arial" w:hAnsi="Arial" w:cs="Arial"/>
          <w:sz w:val="22"/>
          <w:szCs w:val="22"/>
        </w:rPr>
      </w:pPr>
    </w:p>
    <w:p w14:paraId="6F221671" w14:textId="6C3D89FB" w:rsidR="006D3018" w:rsidRDefault="006D3018">
      <w:pPr>
        <w:rPr>
          <w:rFonts w:ascii="Arial" w:hAnsi="Arial" w:cs="Arial"/>
          <w:sz w:val="22"/>
          <w:szCs w:val="22"/>
        </w:rPr>
      </w:pPr>
    </w:p>
    <w:p w14:paraId="38E83106" w14:textId="6C2DC5B6" w:rsidR="006D3018" w:rsidRDefault="006D3018">
      <w:pPr>
        <w:rPr>
          <w:rFonts w:ascii="Arial" w:hAnsi="Arial" w:cs="Arial"/>
          <w:sz w:val="22"/>
          <w:szCs w:val="22"/>
        </w:rPr>
      </w:pPr>
    </w:p>
    <w:p w14:paraId="2207F600" w14:textId="4FF15518" w:rsidR="006D3018" w:rsidRDefault="006D3018">
      <w:pPr>
        <w:rPr>
          <w:rFonts w:ascii="Arial" w:hAnsi="Arial" w:cs="Arial"/>
          <w:sz w:val="22"/>
          <w:szCs w:val="22"/>
        </w:rPr>
      </w:pPr>
    </w:p>
    <w:p w14:paraId="775402A6" w14:textId="3A3D32C5" w:rsidR="006D3018" w:rsidRDefault="006D3018">
      <w:pPr>
        <w:rPr>
          <w:rFonts w:ascii="Arial" w:hAnsi="Arial" w:cs="Arial"/>
          <w:sz w:val="22"/>
          <w:szCs w:val="22"/>
        </w:rPr>
      </w:pPr>
    </w:p>
    <w:p w14:paraId="4A6FEBF6" w14:textId="6E7364CD" w:rsidR="006D3018" w:rsidRDefault="006D3018">
      <w:pPr>
        <w:rPr>
          <w:rFonts w:ascii="Arial" w:hAnsi="Arial" w:cs="Arial"/>
          <w:sz w:val="22"/>
          <w:szCs w:val="22"/>
        </w:rPr>
      </w:pPr>
    </w:p>
    <w:p w14:paraId="43C10B88" w14:textId="39CAEFF4" w:rsidR="006D3018" w:rsidRDefault="006D3018">
      <w:pPr>
        <w:rPr>
          <w:rFonts w:ascii="Arial" w:hAnsi="Arial" w:cs="Arial"/>
          <w:sz w:val="22"/>
          <w:szCs w:val="22"/>
        </w:rPr>
      </w:pPr>
    </w:p>
    <w:p w14:paraId="50706202" w14:textId="08ED607D" w:rsidR="006D3018" w:rsidRDefault="006D3018">
      <w:pPr>
        <w:rPr>
          <w:rFonts w:ascii="Arial" w:hAnsi="Arial" w:cs="Arial"/>
          <w:sz w:val="22"/>
          <w:szCs w:val="22"/>
        </w:rPr>
      </w:pPr>
    </w:p>
    <w:p w14:paraId="221001BF" w14:textId="3F64D948" w:rsidR="006D3018" w:rsidRDefault="006D3018">
      <w:pPr>
        <w:rPr>
          <w:rFonts w:ascii="Arial" w:hAnsi="Arial" w:cs="Arial"/>
          <w:sz w:val="22"/>
          <w:szCs w:val="22"/>
        </w:rPr>
      </w:pPr>
    </w:p>
    <w:p w14:paraId="6AB30E0F" w14:textId="2FF1F1D4" w:rsidR="006D3018" w:rsidRDefault="006D3018">
      <w:pPr>
        <w:rPr>
          <w:rFonts w:ascii="Arial" w:hAnsi="Arial" w:cs="Arial"/>
          <w:sz w:val="22"/>
          <w:szCs w:val="22"/>
        </w:rPr>
      </w:pPr>
    </w:p>
    <w:p w14:paraId="1C352202" w14:textId="1177C031" w:rsidR="006D3018" w:rsidRDefault="006D3018">
      <w:pPr>
        <w:rPr>
          <w:rFonts w:ascii="Arial" w:hAnsi="Arial" w:cs="Arial"/>
          <w:sz w:val="22"/>
          <w:szCs w:val="22"/>
        </w:rPr>
      </w:pPr>
    </w:p>
    <w:p w14:paraId="1BB34226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051FB216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090CBE2B" w14:textId="2E0706AF" w:rsidR="006D3018" w:rsidRDefault="006D3018">
      <w:pPr>
        <w:rPr>
          <w:rFonts w:ascii="Arial" w:hAnsi="Arial" w:cs="Arial"/>
          <w:sz w:val="22"/>
          <w:szCs w:val="22"/>
        </w:rPr>
      </w:pPr>
    </w:p>
    <w:p w14:paraId="0D0C784B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7C4FEDB4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5592F766" w14:textId="65DE2CCC" w:rsidR="006D3018" w:rsidRDefault="006D3018">
      <w:pPr>
        <w:rPr>
          <w:rFonts w:ascii="Arial" w:hAnsi="Arial" w:cs="Arial"/>
          <w:sz w:val="22"/>
          <w:szCs w:val="22"/>
        </w:rPr>
      </w:pPr>
    </w:p>
    <w:p w14:paraId="04CAF084" w14:textId="747ABADB" w:rsidR="006D3018" w:rsidRDefault="006D3018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b-actin </w:t>
      </w:r>
    </w:p>
    <w:p w14:paraId="57233A16" w14:textId="77777777" w:rsidR="006D3018" w:rsidRDefault="006D3018">
      <w:pPr>
        <w:rPr>
          <w:rFonts w:ascii="Arial" w:hAnsi="Arial" w:cs="Arial"/>
          <w:sz w:val="22"/>
          <w:szCs w:val="22"/>
        </w:rPr>
      </w:pPr>
    </w:p>
    <w:p w14:paraId="0A0B00A5" w14:textId="5E983BB8" w:rsidR="006D3018" w:rsidRPr="006D3018" w:rsidRDefault="00ED2F4C">
      <w:pPr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B2B0229" wp14:editId="281E2BCA">
                <wp:simplePos x="0" y="0"/>
                <wp:positionH relativeFrom="column">
                  <wp:posOffset>1250577</wp:posOffset>
                </wp:positionH>
                <wp:positionV relativeFrom="paragraph">
                  <wp:posOffset>1810012</wp:posOffset>
                </wp:positionV>
                <wp:extent cx="3281932" cy="371208"/>
                <wp:effectExtent l="12700" t="12700" r="7620" b="10160"/>
                <wp:wrapNone/>
                <wp:docPr id="891936664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1932" cy="37120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D138F0" id="Rectangle 2" o:spid="_x0000_s1026" style="position:absolute;margin-left:98.45pt;margin-top:142.5pt;width:258.4pt;height:29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" filled="f" strokecolor="red" strokeweight="2.25pt"/>
            </w:pict>
          </mc:Fallback>
        </mc:AlternateContent>
      </w:r>
      <w:r w:rsidR="006D3018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90F4645" wp14:editId="2914341C">
            <wp:extent cx="5943600" cy="4987925"/>
            <wp:effectExtent l="0" t="0" r="0" b="3175"/>
            <wp:docPr id="2031828722" name="Picture 4" descr="A close-up of a dna tes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828722" name="Picture 4" descr="A close-up of a dna test&#10;&#10;Description automatically generated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8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D3018" w:rsidRPr="006D301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018"/>
    <w:rsid w:val="002A1052"/>
    <w:rsid w:val="00330970"/>
    <w:rsid w:val="0046482F"/>
    <w:rsid w:val="005B35A0"/>
    <w:rsid w:val="006125F1"/>
    <w:rsid w:val="006D3018"/>
    <w:rsid w:val="00D52548"/>
    <w:rsid w:val="00E10873"/>
    <w:rsid w:val="00ED2F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A1C736F"/>
  <w15:chartTrackingRefBased/>
  <w15:docId w15:val="{279E20FC-07E9-674D-BCF8-FA03195BB4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D30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D30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D30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D30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D30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D301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D301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D301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D301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30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D30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D30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D301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D301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D301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D301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D301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D301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D301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D30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D3018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D30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D3018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D301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D301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D301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D30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D301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D3018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5" Type="http://schemas.openxmlformats.org/officeDocument/2006/relationships/image" Target="media/image2.tif"/><Relationship Id="rId4" Type="http://schemas.openxmlformats.org/officeDocument/2006/relationships/image" Target="media/image1.ti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.~WRD0000</Template>
  <TotalTime>6</TotalTime>
  <Pages>4</Pages>
  <Words>15</Words>
  <Characters>88</Characters>
  <Application>Microsoft Office Word</Application>
  <DocSecurity>0</DocSecurity>
  <Lines>1</Lines>
  <Paragraphs>1</Paragraphs>
  <ScaleCrop>false</ScaleCrop>
  <Company/>
  <LinksUpToDate>false</LinksUpToDate>
  <CharactersWithSpaces>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Phaedra Ghazi</dc:creator>
  <cp:keywords/>
  <dc:description/>
  <cp:lastModifiedBy>Phaedra Ghazi</cp:lastModifiedBy>
  <cp:revision>3</cp:revision>
  <dcterms:created xsi:type="dcterms:W3CDTF">2024-01-29T19:20:00Z</dcterms:created>
  <dcterms:modified xsi:type="dcterms:W3CDTF">2024-08-07T18:10:00Z</dcterms:modified>
</cp:coreProperties>
</file>